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473C83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473C83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473C83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473C83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473C8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64- ВО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473C83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473C83" w:rsidRPr="00473C83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473C83" w:rsidRPr="00473C83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473C83" w:rsidRPr="00473C83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473C83">
        <w:rPr>
          <w:u w:val="single"/>
        </w:rPr>
        <w:t xml:space="preserve"> 64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473C83" w:rsidRPr="00473C83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473C83" w:rsidRPr="00473C83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473C83" w:rsidRPr="00473C83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473C83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3C83" w:rsidRPr="00570C59" w:rsidRDefault="00473C83" w:rsidP="00473C83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3C83" w:rsidRPr="00570C59" w:rsidRDefault="00473C83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3C83" w:rsidRPr="00570C59" w:rsidRDefault="00473C83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3C83" w:rsidRPr="00570C59" w:rsidRDefault="00473C83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73C83" w:rsidRPr="00473C83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473C83" w:rsidRPr="00473C83">
        <w:t>- ГОСТ 31319-2006 (ЕН 14253:2003) "Вибрация. Измерение общей вибрации и оценка ее воздействия на человека.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363-ст);</w:t>
      </w:r>
    </w:p>
    <w:p w:rsidR="00473C83" w:rsidRPr="00473C83" w:rsidRDefault="00473C83" w:rsidP="00AD14A4">
      <w:r w:rsidRPr="00473C83">
        <w:t>- ГОСТ 31191.1-2004 (ИСО 2631-1:1997) "Вибрация и удар. Измерение общей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"Вибрация и удар. Измерение общей вибрации и оценка ее воздействия на человека. Общие требования";</w:t>
      </w:r>
    </w:p>
    <w:p w:rsidR="00473C83" w:rsidRPr="00473C83" w:rsidRDefault="00473C83" w:rsidP="00AD14A4">
      <w:r w:rsidRPr="00473C83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473C83" w:rsidP="00AD14A4">
      <w:r w:rsidRPr="00473C83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473C83">
          <w:t xml:space="preserve"> Общая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473C83" w:rsidRPr="00473C83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473C83">
              <w:rPr>
                <w:b/>
              </w:rPr>
              <w:t>Салон а/м Toyota Camry рег. знак №С551ЕО 07</w:t>
            </w:r>
            <w:r>
              <w:rPr>
                <w:b/>
              </w:rPr>
              <w:t>, сиденье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  <w:rPr>
                <w:b/>
              </w:rPr>
            </w:pPr>
            <w:r w:rsidRPr="00473C83">
              <w:rPr>
                <w:b/>
              </w:rPr>
              <w:t>20</w:t>
            </w: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102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105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108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95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</w:pP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98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</w:pPr>
          </w:p>
        </w:tc>
      </w:tr>
      <w:tr w:rsidR="00473C83" w:rsidRPr="00473C83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101</w:t>
            </w:r>
          </w:p>
        </w:tc>
        <w:tc>
          <w:tcPr>
            <w:tcW w:w="1630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473C83" w:rsidRPr="00473C83" w:rsidRDefault="00473C83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473C83" w:rsidRPr="00473C83" w:rsidRDefault="00473C83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473C83" w:rsidRPr="00473C83">
          <w:rPr>
            <w:bCs/>
          </w:rPr>
          <w:t>-</w:t>
        </w:r>
        <w:r w:rsidR="00473C83" w:rsidRPr="00473C83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473C83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473C83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473C83" w:rsidRDefault="00473C83" w:rsidP="001C309A">
            <w:pPr>
              <w:pStyle w:val="a8"/>
              <w:keepNext/>
            </w:pPr>
            <w:r w:rsidRPr="00473C83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473C83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473C83" w:rsidRDefault="00473C83" w:rsidP="001C309A">
            <w:pPr>
              <w:pStyle w:val="a8"/>
              <w:keepNext/>
            </w:pPr>
            <w:r w:rsidRPr="00473C83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473C83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473C83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473C83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473C83" w:rsidRDefault="00473C83" w:rsidP="001C309A">
            <w:pPr>
              <w:pStyle w:val="a8"/>
              <w:keepNext/>
            </w:pPr>
            <w:r w:rsidRPr="00473C83">
              <w:t>Гамов Алексей Юрьевич</w:t>
            </w:r>
          </w:p>
        </w:tc>
      </w:tr>
      <w:tr w:rsidR="00570C59" w:rsidRPr="00473C83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473C83" w:rsidRDefault="00473C83" w:rsidP="001C309A">
            <w:pPr>
              <w:pStyle w:val="a8"/>
              <w:keepNext/>
              <w:rPr>
                <w:b/>
                <w:vertAlign w:val="superscript"/>
              </w:rPr>
            </w:pPr>
            <w:r w:rsidRPr="00473C8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473C83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473C83" w:rsidRDefault="00473C83" w:rsidP="001C309A">
            <w:pPr>
              <w:pStyle w:val="a8"/>
              <w:keepNext/>
              <w:rPr>
                <w:b/>
                <w:vertAlign w:val="superscript"/>
              </w:rPr>
            </w:pPr>
            <w:r w:rsidRPr="00473C8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473C83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473C83" w:rsidRDefault="00473C83" w:rsidP="001C309A">
            <w:pPr>
              <w:pStyle w:val="a8"/>
              <w:keepNext/>
              <w:rPr>
                <w:b/>
                <w:vertAlign w:val="superscript"/>
              </w:rPr>
            </w:pPr>
            <w:r w:rsidRPr="00473C8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473C83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473C83" w:rsidRDefault="00473C83" w:rsidP="001C309A">
            <w:pPr>
              <w:pStyle w:val="a8"/>
              <w:keepNext/>
              <w:rPr>
                <w:b/>
                <w:vertAlign w:val="superscript"/>
              </w:rPr>
            </w:pPr>
            <w:r w:rsidRPr="00473C83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C83" w:rsidRDefault="00473C83" w:rsidP="0076042D">
      <w:pPr>
        <w:pStyle w:val="a9"/>
      </w:pPr>
      <w:r>
        <w:separator/>
      </w:r>
    </w:p>
  </w:endnote>
  <w:endnote w:type="continuationSeparator" w:id="0">
    <w:p w:rsidR="00473C83" w:rsidRDefault="00473C8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473C8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ВО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473C83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473C83" w:rsidRPr="00473C83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C83" w:rsidRDefault="00473C83" w:rsidP="0076042D">
      <w:pPr>
        <w:pStyle w:val="a9"/>
      </w:pPr>
      <w:r>
        <w:separator/>
      </w:r>
    </w:p>
  </w:footnote>
  <w:footnote w:type="continuationSeparator" w:id="0">
    <w:p w:rsidR="00473C83" w:rsidRDefault="00473C8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общ)"/>
    <w:docVar w:name="fac_name2" w:val="Вибрация"/>
    <w:docVar w:name="facid" w:val="7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319-2006 (ЕН 14253:2003) &quot;Вибрация. Измерение общей вибрации и оценка ее воздействия на человека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3-ст);_x000d_- ГОСТ 31191.1-2004 (ИСО 2631-1:1997) &quot;Вибрация и удар. Измерение обще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&quot;Вибрация и удар. Измерение общей вибрации и оценка ее воздействия на человека. Общие требования&quot;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4- ВО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gen"/>
    <w:docVar w:name="version" w:val="51"/>
    <w:docVar w:name="vibr_param" w:val="2"/>
    <w:docVar w:name="vibration" w:val=" Общая вибрация "/>
    <w:docVar w:name="vid" w:val="2"/>
    <w:docVar w:name="zona_name" w:val="Салон а/м Toyota Camry рег. знак №С551ЕО 07"/>
    <w:docVar w:name="zona_time" w:val="20"/>
  </w:docVars>
  <w:rsids>
    <w:rsidRoot w:val="00473C83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73C83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0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2016-08-24T07:27:00Z</dcterms:created>
  <dcterms:modified xsi:type="dcterms:W3CDTF">2016-08-24T07:27:00Z</dcterms:modified>
</cp:coreProperties>
</file>